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2CB" w:rsidRDefault="00D352CB" w:rsidP="009307B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T.C.</w:t>
      </w:r>
    </w:p>
    <w:p w:rsidR="00D352CB" w:rsidRDefault="00C50F00" w:rsidP="009307B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KOYUNOĞLU İLKOKULU</w:t>
      </w:r>
      <w:r w:rsidR="00D352CB">
        <w:rPr>
          <w:b/>
          <w:sz w:val="28"/>
          <w:szCs w:val="28"/>
        </w:rPr>
        <w:t xml:space="preserve"> </w:t>
      </w:r>
    </w:p>
    <w:p w:rsidR="00D352CB" w:rsidRDefault="00D352CB" w:rsidP="00D352C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FF211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-201</w:t>
      </w:r>
      <w:r w:rsidR="00FF211F">
        <w:rPr>
          <w:b/>
          <w:sz w:val="28"/>
          <w:szCs w:val="28"/>
        </w:rPr>
        <w:t>5</w:t>
      </w:r>
      <w:r w:rsidR="009307B5" w:rsidRPr="009307B5">
        <w:rPr>
          <w:b/>
          <w:sz w:val="28"/>
          <w:szCs w:val="28"/>
        </w:rPr>
        <w:t xml:space="preserve"> EĞİTİM ÖĞRETİM YILI</w:t>
      </w:r>
      <w:r>
        <w:rPr>
          <w:b/>
          <w:sz w:val="28"/>
          <w:szCs w:val="28"/>
        </w:rPr>
        <w:t xml:space="preserve"> </w:t>
      </w:r>
      <w:r w:rsidR="00065D4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</w:t>
      </w:r>
      <w:r w:rsidR="00065D40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 xml:space="preserve"> </w:t>
      </w:r>
      <w:r w:rsidR="009307B5" w:rsidRPr="009307B5">
        <w:rPr>
          <w:b/>
          <w:sz w:val="28"/>
          <w:szCs w:val="28"/>
        </w:rPr>
        <w:t>SINIF</w:t>
      </w:r>
      <w:r>
        <w:rPr>
          <w:b/>
          <w:sz w:val="28"/>
          <w:szCs w:val="28"/>
        </w:rPr>
        <w:t>I</w:t>
      </w:r>
      <w:r w:rsidR="009307B5" w:rsidRPr="009307B5">
        <w:rPr>
          <w:b/>
          <w:sz w:val="28"/>
          <w:szCs w:val="28"/>
        </w:rPr>
        <w:t xml:space="preserve"> SERBEST ETKİNLİK DERSİ </w:t>
      </w:r>
    </w:p>
    <w:p w:rsidR="009307B5" w:rsidRDefault="00FF22A5" w:rsidP="00D352C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EYLÜL</w:t>
      </w:r>
      <w:r w:rsidR="009307B5">
        <w:rPr>
          <w:b/>
          <w:sz w:val="28"/>
          <w:szCs w:val="28"/>
          <w:u w:val="single"/>
        </w:rPr>
        <w:t xml:space="preserve"> </w:t>
      </w:r>
      <w:r w:rsidR="00CB3E1E">
        <w:rPr>
          <w:b/>
          <w:sz w:val="28"/>
          <w:szCs w:val="28"/>
          <w:u w:val="single"/>
        </w:rPr>
        <w:t xml:space="preserve">AYI </w:t>
      </w:r>
      <w:r w:rsidR="009307B5" w:rsidRPr="009307B5">
        <w:rPr>
          <w:b/>
          <w:sz w:val="28"/>
          <w:szCs w:val="28"/>
        </w:rPr>
        <w:t>FAALİYET PLANI</w:t>
      </w:r>
    </w:p>
    <w:p w:rsidR="003342AE" w:rsidRPr="009307B5" w:rsidRDefault="003342AE" w:rsidP="003342AE">
      <w:pPr>
        <w:pStyle w:val="AralkYok"/>
        <w:ind w:left="720"/>
        <w:rPr>
          <w:b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50"/>
        <w:gridCol w:w="2694"/>
        <w:gridCol w:w="3260"/>
        <w:gridCol w:w="2693"/>
      </w:tblGrid>
      <w:tr w:rsidR="004B2648" w:rsidRPr="008B17FE" w:rsidTr="008B17FE">
        <w:tc>
          <w:tcPr>
            <w:tcW w:w="1526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TARİH</w:t>
            </w:r>
          </w:p>
        </w:tc>
        <w:tc>
          <w:tcPr>
            <w:tcW w:w="850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SÜRE</w:t>
            </w:r>
          </w:p>
        </w:tc>
        <w:tc>
          <w:tcPr>
            <w:tcW w:w="2694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KONULAR</w:t>
            </w:r>
          </w:p>
        </w:tc>
        <w:tc>
          <w:tcPr>
            <w:tcW w:w="3260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ETKİNLİKLER</w:t>
            </w:r>
          </w:p>
        </w:tc>
        <w:tc>
          <w:tcPr>
            <w:tcW w:w="2693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ARAÇ GEREÇLER</w:t>
            </w:r>
          </w:p>
          <w:p w:rsidR="008469DE" w:rsidRPr="008B17FE" w:rsidRDefault="008469DE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B2648" w:rsidRPr="008B17FE" w:rsidTr="008B17FE">
        <w:trPr>
          <w:trHeight w:val="495"/>
        </w:trPr>
        <w:tc>
          <w:tcPr>
            <w:tcW w:w="1526" w:type="dxa"/>
            <w:vMerge w:val="restart"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8C5F2C" w:rsidP="00FF21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 EYLÜL – 20 EYLÜL</w:t>
            </w: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155A90" w:rsidP="00155A9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Tanışma</w:t>
            </w:r>
          </w:p>
        </w:tc>
        <w:tc>
          <w:tcPr>
            <w:tcW w:w="3260" w:type="dxa"/>
          </w:tcPr>
          <w:p w:rsidR="004B2648" w:rsidRPr="008B17FE" w:rsidRDefault="00155A90" w:rsidP="00155A9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Öğrenciler ile tanışma. Yeni gelen öğrencilere hoş geldin denmesi.</w:t>
            </w:r>
          </w:p>
        </w:tc>
        <w:tc>
          <w:tcPr>
            <w:tcW w:w="2693" w:type="dxa"/>
            <w:vMerge w:val="restart"/>
          </w:tcPr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13CF1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Tekerleme ve Sayışmalar</w:t>
            </w: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Boyama Kâğıtları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Bulmaca Kâğıtları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Çocuk Şarkıları Cd’leri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Projeksiyon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Seviyeye Uygun Filmler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813CF1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Masal</w:t>
            </w:r>
            <w:r w:rsidR="004B2648" w:rsidRPr="008B17FE">
              <w:rPr>
                <w:color w:val="000000"/>
                <w:sz w:val="24"/>
                <w:szCs w:val="24"/>
              </w:rPr>
              <w:t xml:space="preserve"> Kitabı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Görsel materyaller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 xml:space="preserve">Bireysel çalışmalar  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 xml:space="preserve">Birlikte çalışmalar 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Uyum ve hazırlık kitapları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Tekerleme ve sayışma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 xml:space="preserve">Araştırama yapma </w:t>
            </w:r>
          </w:p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465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Kitap okuma saatini</w:t>
            </w:r>
          </w:p>
        </w:tc>
        <w:tc>
          <w:tcPr>
            <w:tcW w:w="3260" w:type="dxa"/>
          </w:tcPr>
          <w:p w:rsidR="004B2648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155A90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vden getirilen hikâye kitapların okunması.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360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155A9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Sınıf Başkanını seçimi</w:t>
            </w:r>
          </w:p>
        </w:tc>
        <w:tc>
          <w:tcPr>
            <w:tcW w:w="3260" w:type="dxa"/>
          </w:tcPr>
          <w:p w:rsidR="00B232C2" w:rsidRPr="008B17FE" w:rsidRDefault="00155A9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 başkanın seçimi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255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155A9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Tatil Anıları</w:t>
            </w:r>
          </w:p>
        </w:tc>
        <w:tc>
          <w:tcPr>
            <w:tcW w:w="3260" w:type="dxa"/>
          </w:tcPr>
          <w:p w:rsidR="004B2648" w:rsidRPr="008B17FE" w:rsidRDefault="00155A9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Sözlü anlatım.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495"/>
        </w:trPr>
        <w:tc>
          <w:tcPr>
            <w:tcW w:w="1526" w:type="dxa"/>
            <w:vMerge w:val="restart"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8C5F2C" w:rsidP="008C5F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 EYLÜL – 27 EYLÜL</w:t>
            </w: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“Şarkı Söyleyelim”</w:t>
            </w:r>
          </w:p>
        </w:tc>
        <w:tc>
          <w:tcPr>
            <w:tcW w:w="3260" w:type="dxa"/>
          </w:tcPr>
          <w:p w:rsidR="004B2648" w:rsidRPr="008B17FE" w:rsidRDefault="00B232C2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Birlikte şarkılar söylenecek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465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813CF1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“Bulmaca Çözüyorum”</w:t>
            </w:r>
          </w:p>
        </w:tc>
        <w:tc>
          <w:tcPr>
            <w:tcW w:w="3260" w:type="dxa"/>
          </w:tcPr>
          <w:p w:rsidR="004B2648" w:rsidRPr="008B17FE" w:rsidRDefault="00813CF1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Eğitici ve eğlenceli bulmacalar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360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Kitap okuma saati</w:t>
            </w:r>
          </w:p>
        </w:tc>
        <w:tc>
          <w:tcPr>
            <w:tcW w:w="3260" w:type="dxa"/>
          </w:tcPr>
          <w:p w:rsidR="004B2648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 kitaplığından veya evden getirilen hikâye kitapların okunması.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255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7F329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Eğitici film izlenmesi</w:t>
            </w:r>
          </w:p>
        </w:tc>
        <w:tc>
          <w:tcPr>
            <w:tcW w:w="3260" w:type="dxa"/>
          </w:tcPr>
          <w:p w:rsidR="00065D40" w:rsidRPr="008B17FE" w:rsidRDefault="00155A90" w:rsidP="007F32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İskelet Sistemi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495"/>
        </w:trPr>
        <w:tc>
          <w:tcPr>
            <w:tcW w:w="1526" w:type="dxa"/>
            <w:vMerge w:val="restart"/>
          </w:tcPr>
          <w:p w:rsidR="008C5F2C" w:rsidRDefault="008C5F2C" w:rsidP="00FF21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8C5F2C" w:rsidRDefault="008C5F2C" w:rsidP="00FF21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4645D" w:rsidRDefault="008C5F2C" w:rsidP="00155A9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29 EYLÜL </w:t>
            </w:r>
          </w:p>
          <w:p w:rsidR="00065D40" w:rsidRPr="008B17FE" w:rsidRDefault="0074645D" w:rsidP="0074645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8C5F2C">
              <w:rPr>
                <w:b/>
                <w:sz w:val="24"/>
                <w:szCs w:val="24"/>
              </w:rPr>
              <w:t xml:space="preserve"> </w:t>
            </w:r>
            <w:r w:rsidR="00155A90">
              <w:rPr>
                <w:b/>
                <w:sz w:val="24"/>
                <w:szCs w:val="24"/>
              </w:rPr>
              <w:t>3 EKİM</w:t>
            </w: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155A90" w:rsidP="00155A9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Tatil anılarımı anlatıyorum</w:t>
            </w: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Serbest resim çizilecek ve boyanacak.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465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155A9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Oyun Saati</w:t>
            </w:r>
          </w:p>
        </w:tc>
        <w:tc>
          <w:tcPr>
            <w:tcW w:w="3260" w:type="dxa"/>
          </w:tcPr>
          <w:p w:rsidR="00065D40" w:rsidRPr="008B17FE" w:rsidRDefault="00155A9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Bahçede Mendil kapmaca oyunu oynandı.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360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“Bulmaca Çözüyorum”</w:t>
            </w: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Eğitici ve eğlenceli bulmacalar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255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65D40" w:rsidRPr="008B17FE" w:rsidRDefault="00155A9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Ekim Arife Günü Tatili</w:t>
            </w: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9307B5" w:rsidRPr="00956354" w:rsidRDefault="009307B5" w:rsidP="004B2648">
      <w:pPr>
        <w:rPr>
          <w:b/>
          <w:sz w:val="24"/>
          <w:szCs w:val="24"/>
        </w:rPr>
      </w:pPr>
    </w:p>
    <w:p w:rsidR="00C9228D" w:rsidRDefault="00C9228D" w:rsidP="004B2648">
      <w:pPr>
        <w:pStyle w:val="AralkYok"/>
        <w:rPr>
          <w:b/>
          <w:sz w:val="24"/>
          <w:szCs w:val="24"/>
        </w:rPr>
      </w:pPr>
    </w:p>
    <w:p w:rsidR="00D352CB" w:rsidRDefault="00D352CB" w:rsidP="004B264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8B17F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Sadık ALTIPARMAK                                                                                                  Etem ÇAKMAK</w:t>
      </w:r>
    </w:p>
    <w:p w:rsidR="003342AE" w:rsidRPr="004B2648" w:rsidRDefault="004B2648" w:rsidP="004B2648">
      <w:pPr>
        <w:pStyle w:val="AralkYok"/>
        <w:rPr>
          <w:b/>
          <w:sz w:val="24"/>
          <w:szCs w:val="24"/>
        </w:rPr>
      </w:pPr>
      <w:r w:rsidRPr="004B2648">
        <w:rPr>
          <w:b/>
          <w:sz w:val="24"/>
          <w:szCs w:val="24"/>
        </w:rPr>
        <w:t xml:space="preserve"> </w:t>
      </w:r>
      <w:r w:rsidR="003342AE" w:rsidRPr="004B2648">
        <w:rPr>
          <w:b/>
          <w:sz w:val="24"/>
          <w:szCs w:val="24"/>
        </w:rPr>
        <w:t xml:space="preserve">     </w:t>
      </w:r>
      <w:r w:rsidR="00065D40">
        <w:rPr>
          <w:b/>
          <w:sz w:val="24"/>
          <w:szCs w:val="24"/>
        </w:rPr>
        <w:t>4</w:t>
      </w:r>
      <w:r w:rsidRPr="004B2648">
        <w:rPr>
          <w:b/>
          <w:sz w:val="24"/>
          <w:szCs w:val="24"/>
        </w:rPr>
        <w:t>/</w:t>
      </w:r>
      <w:r w:rsidR="00065D40">
        <w:rPr>
          <w:b/>
          <w:sz w:val="24"/>
          <w:szCs w:val="24"/>
        </w:rPr>
        <w:t>B</w:t>
      </w:r>
      <w:r w:rsidR="003342AE" w:rsidRPr="004B2648">
        <w:rPr>
          <w:b/>
          <w:sz w:val="24"/>
          <w:szCs w:val="24"/>
        </w:rPr>
        <w:t xml:space="preserve">  Sınıf Öğretmeni                       </w:t>
      </w:r>
      <w:r w:rsidRPr="004B2648">
        <w:rPr>
          <w:b/>
          <w:sz w:val="24"/>
          <w:szCs w:val="24"/>
        </w:rPr>
        <w:t xml:space="preserve">   </w:t>
      </w:r>
      <w:r w:rsidR="003342AE" w:rsidRPr="004B2648">
        <w:rPr>
          <w:b/>
          <w:sz w:val="24"/>
          <w:szCs w:val="24"/>
        </w:rPr>
        <w:t xml:space="preserve">   </w:t>
      </w:r>
      <w:r w:rsidR="00D352CB">
        <w:rPr>
          <w:b/>
          <w:sz w:val="24"/>
          <w:szCs w:val="24"/>
        </w:rPr>
        <w:t xml:space="preserve">               </w:t>
      </w:r>
      <w:r w:rsidRPr="004B2648">
        <w:rPr>
          <w:b/>
          <w:sz w:val="24"/>
          <w:szCs w:val="24"/>
        </w:rPr>
        <w:t xml:space="preserve">                         </w:t>
      </w:r>
      <w:r w:rsidR="003342AE" w:rsidRPr="004B2648">
        <w:rPr>
          <w:b/>
          <w:sz w:val="24"/>
          <w:szCs w:val="24"/>
        </w:rPr>
        <w:t xml:space="preserve">                             Okul Müdürü</w:t>
      </w:r>
    </w:p>
    <w:p w:rsidR="00E22C56" w:rsidRPr="004B2648" w:rsidRDefault="00987511" w:rsidP="00987511">
      <w:pPr>
        <w:jc w:val="right"/>
        <w:rPr>
          <w:sz w:val="24"/>
          <w:szCs w:val="24"/>
        </w:rPr>
      </w:pPr>
      <w:hyperlink r:id="rId7" w:history="1">
        <w:r w:rsidRPr="00353EE5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sectPr w:rsidR="00E22C56" w:rsidRPr="004B2648" w:rsidSect="004B2648">
      <w:footerReference w:type="default" r:id="rId8"/>
      <w:pgSz w:w="11906" w:h="16838"/>
      <w:pgMar w:top="1418" w:right="851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C59" w:rsidRDefault="00C85C59" w:rsidP="001A2FC0">
      <w:pPr>
        <w:spacing w:after="0" w:line="240" w:lineRule="auto"/>
      </w:pPr>
      <w:r>
        <w:separator/>
      </w:r>
    </w:p>
  </w:endnote>
  <w:endnote w:type="continuationSeparator" w:id="1">
    <w:p w:rsidR="00C85C59" w:rsidRDefault="00C85C59" w:rsidP="001A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FC0" w:rsidRDefault="001A2FC0" w:rsidP="00D352CB">
    <w:pPr>
      <w:pStyle w:val="Altbilgi"/>
    </w:pPr>
  </w:p>
  <w:p w:rsidR="001A2FC0" w:rsidRDefault="001A2F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C59" w:rsidRDefault="00C85C59" w:rsidP="001A2FC0">
      <w:pPr>
        <w:spacing w:after="0" w:line="240" w:lineRule="auto"/>
      </w:pPr>
      <w:r>
        <w:separator/>
      </w:r>
    </w:p>
  </w:footnote>
  <w:footnote w:type="continuationSeparator" w:id="1">
    <w:p w:rsidR="00C85C59" w:rsidRDefault="00C85C59" w:rsidP="001A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746"/>
    <w:rsid w:val="00065D40"/>
    <w:rsid w:val="00155A90"/>
    <w:rsid w:val="001A2FC0"/>
    <w:rsid w:val="001D1A6C"/>
    <w:rsid w:val="00270184"/>
    <w:rsid w:val="00327062"/>
    <w:rsid w:val="003342AE"/>
    <w:rsid w:val="00360B15"/>
    <w:rsid w:val="00373FD6"/>
    <w:rsid w:val="00477FF7"/>
    <w:rsid w:val="00483746"/>
    <w:rsid w:val="004A5085"/>
    <w:rsid w:val="004B2648"/>
    <w:rsid w:val="00565246"/>
    <w:rsid w:val="005D6BB4"/>
    <w:rsid w:val="006C0DCA"/>
    <w:rsid w:val="0074645D"/>
    <w:rsid w:val="00750196"/>
    <w:rsid w:val="00813CF1"/>
    <w:rsid w:val="008236BE"/>
    <w:rsid w:val="008469DE"/>
    <w:rsid w:val="008B17FE"/>
    <w:rsid w:val="008C5F2C"/>
    <w:rsid w:val="008D075C"/>
    <w:rsid w:val="008E6F79"/>
    <w:rsid w:val="009307B5"/>
    <w:rsid w:val="00956354"/>
    <w:rsid w:val="00987511"/>
    <w:rsid w:val="009F7AFD"/>
    <w:rsid w:val="00A0067B"/>
    <w:rsid w:val="00A60DCE"/>
    <w:rsid w:val="00B232C2"/>
    <w:rsid w:val="00BA2AE1"/>
    <w:rsid w:val="00C50F00"/>
    <w:rsid w:val="00C60678"/>
    <w:rsid w:val="00C85C59"/>
    <w:rsid w:val="00C9228D"/>
    <w:rsid w:val="00CB3E1E"/>
    <w:rsid w:val="00D352CB"/>
    <w:rsid w:val="00DB25BC"/>
    <w:rsid w:val="00DC1276"/>
    <w:rsid w:val="00E22C56"/>
    <w:rsid w:val="00E96414"/>
    <w:rsid w:val="00EB0FDD"/>
    <w:rsid w:val="00FF211F"/>
    <w:rsid w:val="00FF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C56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"/>
    <w:qFormat/>
    <w:rsid w:val="00813C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/>
      <w:sz w:val="20"/>
      <w:szCs w:val="24"/>
    </w:rPr>
  </w:style>
  <w:style w:type="character" w:customStyle="1" w:styleId="stbilgiChar">
    <w:name w:val="Üstbilgi Char"/>
    <w:basedOn w:val="VarsaylanParagrafYazTipi"/>
    <w:link w:val="stbilgi"/>
    <w:rsid w:val="009307B5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9307B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A2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2FC0"/>
  </w:style>
  <w:style w:type="paragraph" w:styleId="BalonMetni">
    <w:name w:val="Balloon Text"/>
    <w:basedOn w:val="Normal"/>
    <w:link w:val="BalonMetniChar"/>
    <w:uiPriority w:val="99"/>
    <w:semiHidden/>
    <w:unhideWhenUsed/>
    <w:rsid w:val="001A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C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13CF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BA2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4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ADIK40\LOCALS~1\Temp\Rar$DIa0.976\mar2014serbestetkinlikmart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mar2014serbestetkinlikmart</Template>
  <TotalTime>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</dc:creator>
  <cp:keywords/>
  <cp:lastModifiedBy>VESTEL</cp:lastModifiedBy>
  <cp:revision>8</cp:revision>
  <cp:lastPrinted>2014-10-14T18:16:00Z</cp:lastPrinted>
  <dcterms:created xsi:type="dcterms:W3CDTF">2014-10-14T18:16:00Z</dcterms:created>
  <dcterms:modified xsi:type="dcterms:W3CDTF">2014-10-15T11:15:00Z</dcterms:modified>
</cp:coreProperties>
</file>